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E58E7" w14:textId="77777777" w:rsidR="009149AB" w:rsidRDefault="009149AB" w:rsidP="009149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5455DC5" w14:textId="77777777" w:rsidR="009149AB" w:rsidRDefault="009149AB" w:rsidP="009149AB">
      <w:pPr>
        <w:rPr>
          <w:rFonts w:ascii="Times New Roman" w:hAnsi="Times New Roman" w:cs="Times New Roman"/>
        </w:rPr>
      </w:pPr>
    </w:p>
    <w:p w14:paraId="012B5631" w14:textId="77777777" w:rsidR="009149AB" w:rsidRDefault="009149AB" w:rsidP="009149AB">
      <w:pPr>
        <w:rPr>
          <w:rFonts w:ascii="Times New Roman" w:hAnsi="Times New Roman" w:cs="Times New Roman"/>
        </w:rPr>
      </w:pPr>
    </w:p>
    <w:p w14:paraId="76964095" w14:textId="77777777" w:rsidR="009149AB" w:rsidRDefault="009149AB" w:rsidP="009149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against Thomas Snell of </w:t>
      </w:r>
      <w:proofErr w:type="spellStart"/>
      <w:r>
        <w:rPr>
          <w:rFonts w:ascii="Times New Roman" w:hAnsi="Times New Roman" w:cs="Times New Roman"/>
        </w:rPr>
        <w:t>Wimbourne</w:t>
      </w:r>
      <w:proofErr w:type="spellEnd"/>
      <w:r>
        <w:rPr>
          <w:rFonts w:ascii="Times New Roman" w:hAnsi="Times New Roman" w:cs="Times New Roman"/>
        </w:rPr>
        <w:t xml:space="preserve"> Minster,</w:t>
      </w:r>
    </w:p>
    <w:p w14:paraId="7D388977" w14:textId="77777777" w:rsidR="009149AB" w:rsidRDefault="009149AB" w:rsidP="009149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Dorset(q.v.).</w:t>
      </w:r>
    </w:p>
    <w:p w14:paraId="7CFE90D7" w14:textId="77777777" w:rsidR="009149AB" w:rsidRDefault="009149AB" w:rsidP="009149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D0776A0" w14:textId="77777777" w:rsidR="009149AB" w:rsidRDefault="009149AB" w:rsidP="009149AB">
      <w:pPr>
        <w:rPr>
          <w:rFonts w:ascii="Times New Roman" w:hAnsi="Times New Roman" w:cs="Times New Roman"/>
        </w:rPr>
      </w:pPr>
    </w:p>
    <w:p w14:paraId="325EAEF8" w14:textId="77777777" w:rsidR="009149AB" w:rsidRDefault="009149AB" w:rsidP="009149AB">
      <w:pPr>
        <w:rPr>
          <w:rFonts w:ascii="Times New Roman" w:hAnsi="Times New Roman" w:cs="Times New Roman"/>
        </w:rPr>
      </w:pPr>
    </w:p>
    <w:p w14:paraId="756B2793" w14:textId="77777777" w:rsidR="009149AB" w:rsidRDefault="009149AB" w:rsidP="009149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2019</w:t>
      </w:r>
    </w:p>
    <w:p w14:paraId="5734A838" w14:textId="77777777" w:rsidR="006B2F86" w:rsidRPr="00E71FC3" w:rsidRDefault="009149A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8F9B9" w14:textId="77777777" w:rsidR="009149AB" w:rsidRDefault="009149AB" w:rsidP="00E71FC3">
      <w:r>
        <w:separator/>
      </w:r>
    </w:p>
  </w:endnote>
  <w:endnote w:type="continuationSeparator" w:id="0">
    <w:p w14:paraId="2431CBA7" w14:textId="77777777" w:rsidR="009149AB" w:rsidRDefault="009149A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3C96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642AA" w14:textId="77777777" w:rsidR="009149AB" w:rsidRDefault="009149AB" w:rsidP="00E71FC3">
      <w:r>
        <w:separator/>
      </w:r>
    </w:p>
  </w:footnote>
  <w:footnote w:type="continuationSeparator" w:id="0">
    <w:p w14:paraId="28D5E9EB" w14:textId="77777777" w:rsidR="009149AB" w:rsidRDefault="009149A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AB"/>
    <w:rsid w:val="001A7C09"/>
    <w:rsid w:val="00577BD5"/>
    <w:rsid w:val="00656CBA"/>
    <w:rsid w:val="006A1F77"/>
    <w:rsid w:val="00733BE7"/>
    <w:rsid w:val="009149A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39BCA"/>
  <w15:chartTrackingRefBased/>
  <w15:docId w15:val="{0B0E7040-F9E9-41BE-9960-A81217045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9A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149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2019-04-28T18:56:00Z</dcterms:created>
  <dcterms:modified xsi:type="dcterms:W3CDTF">2019-04-28T18:56:00Z</dcterms:modified>
</cp:coreProperties>
</file>